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70DD2" w14:textId="77777777" w:rsidR="00F1161C" w:rsidRDefault="00F1161C" w:rsidP="00F1161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TOKERMAN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B7A22BA" w14:textId="77777777" w:rsidR="00F1161C" w:rsidRDefault="00F1161C" w:rsidP="00F1161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Dean Prior, Devon. Husbandman.</w:t>
      </w:r>
    </w:p>
    <w:p w14:paraId="179339ED" w14:textId="77777777" w:rsidR="00F1161C" w:rsidRDefault="00F1161C" w:rsidP="00F1161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0621F26C" w14:textId="77777777" w:rsidR="00F1161C" w:rsidRDefault="00F1161C" w:rsidP="00F1161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5F5DCAFC" w14:textId="77777777" w:rsidR="00F1161C" w:rsidRDefault="00F1161C" w:rsidP="00F1161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The Prior of Plympton Priory brought a plaint of debt against him, William</w:t>
      </w:r>
    </w:p>
    <w:p w14:paraId="2C4116C4" w14:textId="77777777" w:rsidR="00F1161C" w:rsidRDefault="00F1161C" w:rsidP="00F1161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Morayshare</w:t>
      </w:r>
      <w:proofErr w:type="spellEnd"/>
      <w:r>
        <w:rPr>
          <w:rFonts w:ascii="Times New Roman" w:hAnsi="Times New Roman" w:cs="Times New Roman"/>
        </w:rPr>
        <w:t>(q.v.) and Michael Unknown(q.v.), both of Dean Prior.</w:t>
      </w:r>
    </w:p>
    <w:p w14:paraId="58132249" w14:textId="77777777" w:rsidR="00F1161C" w:rsidRDefault="00F1161C" w:rsidP="00F1161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B44D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117367D" w14:textId="77777777" w:rsidR="00F1161C" w:rsidRDefault="00F1161C" w:rsidP="00F1161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22924FCD" w14:textId="77777777" w:rsidR="00F1161C" w:rsidRDefault="00F1161C" w:rsidP="00F1161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620C1EA6" w14:textId="77777777" w:rsidR="00F1161C" w:rsidRDefault="00F1161C" w:rsidP="00F1161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October 2018</w:t>
      </w:r>
    </w:p>
    <w:p w14:paraId="56AA6A0B" w14:textId="77777777" w:rsidR="006B2F86" w:rsidRPr="00E71FC3" w:rsidRDefault="00F1161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EF59D" w14:textId="77777777" w:rsidR="00F1161C" w:rsidRDefault="00F1161C" w:rsidP="00E71FC3">
      <w:r>
        <w:separator/>
      </w:r>
    </w:p>
  </w:endnote>
  <w:endnote w:type="continuationSeparator" w:id="0">
    <w:p w14:paraId="47E69DDD" w14:textId="77777777" w:rsidR="00F1161C" w:rsidRDefault="00F1161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D640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3152A" w14:textId="77777777" w:rsidR="00F1161C" w:rsidRDefault="00F1161C" w:rsidP="00E71FC3">
      <w:r>
        <w:separator/>
      </w:r>
    </w:p>
  </w:footnote>
  <w:footnote w:type="continuationSeparator" w:id="0">
    <w:p w14:paraId="2C5CB3B1" w14:textId="77777777" w:rsidR="00F1161C" w:rsidRDefault="00F1161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61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AD3B0"/>
  <w15:chartTrackingRefBased/>
  <w15:docId w15:val="{E4709B30-7239-4932-BC50-14A4409E3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161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116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2018-11-04T20:12:00Z</dcterms:created>
  <dcterms:modified xsi:type="dcterms:W3CDTF">2018-11-04T20:12:00Z</dcterms:modified>
</cp:coreProperties>
</file>